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D8" w:rsidRPr="0068347E" w:rsidRDefault="00791CD8" w:rsidP="00B91C39">
      <w:pPr>
        <w:jc w:val="center"/>
        <w:rPr>
          <w:b/>
          <w:bCs/>
          <w:sz w:val="32"/>
          <w:szCs w:val="32"/>
        </w:rPr>
      </w:pPr>
      <w:r w:rsidRPr="004B416E">
        <w:rPr>
          <w:b/>
          <w:bCs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50.25pt;visibility:visible">
            <v:imagedata r:id="rId4" o:title=""/>
          </v:shape>
        </w:pict>
      </w:r>
    </w:p>
    <w:p w:rsidR="00791CD8" w:rsidRPr="0068347E" w:rsidRDefault="00791CD8" w:rsidP="00B91C3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</w:t>
      </w:r>
      <w:r w:rsidRPr="0068347E">
        <w:rPr>
          <w:b/>
          <w:bCs/>
          <w:sz w:val="32"/>
          <w:szCs w:val="32"/>
        </w:rPr>
        <w:t xml:space="preserve"> ЮРЬЕВЕЦКОГО</w:t>
      </w:r>
    </w:p>
    <w:p w:rsidR="00791CD8" w:rsidRPr="0068347E" w:rsidRDefault="00791CD8" w:rsidP="00B91C39">
      <w:pPr>
        <w:jc w:val="center"/>
        <w:rPr>
          <w:b/>
          <w:bCs/>
          <w:sz w:val="32"/>
          <w:szCs w:val="32"/>
        </w:rPr>
      </w:pPr>
      <w:r w:rsidRPr="0068347E">
        <w:rPr>
          <w:b/>
          <w:bCs/>
          <w:sz w:val="32"/>
          <w:szCs w:val="32"/>
        </w:rPr>
        <w:t>МУНИЦИПАЛЬНОГО РАЙОНА</w:t>
      </w:r>
    </w:p>
    <w:p w:rsidR="00791CD8" w:rsidRPr="0068347E" w:rsidRDefault="00791CD8" w:rsidP="00B91C39">
      <w:pPr>
        <w:pBdr>
          <w:bottom w:val="single" w:sz="12" w:space="1" w:color="auto"/>
        </w:pBdr>
        <w:jc w:val="center"/>
        <w:rPr>
          <w:b/>
          <w:bCs/>
          <w:sz w:val="32"/>
          <w:szCs w:val="32"/>
        </w:rPr>
      </w:pPr>
      <w:r w:rsidRPr="0068347E">
        <w:rPr>
          <w:b/>
          <w:bCs/>
          <w:sz w:val="32"/>
          <w:szCs w:val="32"/>
        </w:rPr>
        <w:t>ИВАНОВСКОЙ ОБЛАСТИ</w:t>
      </w:r>
    </w:p>
    <w:p w:rsidR="00791CD8" w:rsidRPr="0057762E" w:rsidRDefault="00791CD8" w:rsidP="00B91C39">
      <w:pPr>
        <w:jc w:val="center"/>
        <w:rPr>
          <w:sz w:val="20"/>
          <w:szCs w:val="20"/>
        </w:rPr>
      </w:pPr>
    </w:p>
    <w:p w:rsidR="00791CD8" w:rsidRDefault="00791CD8" w:rsidP="00B91C3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791CD8" w:rsidRPr="0057762E" w:rsidRDefault="00791CD8" w:rsidP="00B91C39">
      <w:pPr>
        <w:jc w:val="both"/>
        <w:rPr>
          <w:b/>
          <w:bCs/>
          <w:sz w:val="20"/>
          <w:szCs w:val="20"/>
        </w:rPr>
      </w:pPr>
    </w:p>
    <w:p w:rsidR="00791CD8" w:rsidRPr="00727A91" w:rsidRDefault="00791CD8" w:rsidP="00B91C39">
      <w:pPr>
        <w:rPr>
          <w:u w:val="single"/>
        </w:rPr>
      </w:pPr>
      <w:r>
        <w:rPr>
          <w:u w:val="single"/>
        </w:rPr>
        <w:t xml:space="preserve">      от 03.11.2023    </w:t>
      </w:r>
      <w:r w:rsidRPr="00727A91">
        <w:rPr>
          <w:u w:val="single"/>
        </w:rPr>
        <w:t>№</w:t>
      </w:r>
      <w:r>
        <w:t xml:space="preserve">424        </w:t>
      </w:r>
    </w:p>
    <w:p w:rsidR="00791CD8" w:rsidRDefault="00791CD8" w:rsidP="00B91C39">
      <w:pPr>
        <w:jc w:val="both"/>
      </w:pPr>
      <w:r>
        <w:t xml:space="preserve">       г. Юрьевец</w:t>
      </w:r>
    </w:p>
    <w:p w:rsidR="00791CD8" w:rsidRDefault="00791CD8" w:rsidP="00B91C39">
      <w:pPr>
        <w:jc w:val="both"/>
      </w:pPr>
    </w:p>
    <w:p w:rsidR="00791CD8" w:rsidRDefault="00791CD8" w:rsidP="00B91C39">
      <w:pPr>
        <w:jc w:val="both"/>
      </w:pPr>
    </w:p>
    <w:p w:rsidR="00791CD8" w:rsidRDefault="00791CD8" w:rsidP="00B91C39">
      <w:pPr>
        <w:jc w:val="both"/>
      </w:pPr>
    </w:p>
    <w:p w:rsidR="00791CD8" w:rsidRPr="007219A2" w:rsidRDefault="00791CD8" w:rsidP="00B91C39">
      <w:pPr>
        <w:jc w:val="both"/>
        <w:rPr>
          <w:b/>
          <w:bCs/>
        </w:rPr>
      </w:pPr>
    </w:p>
    <w:p w:rsidR="00791CD8" w:rsidRDefault="00791CD8" w:rsidP="00B91C39">
      <w:pPr>
        <w:jc w:val="center"/>
        <w:rPr>
          <w:b/>
          <w:bCs/>
          <w:sz w:val="28"/>
          <w:szCs w:val="28"/>
        </w:rPr>
      </w:pPr>
      <w:r w:rsidRPr="007219A2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п</w:t>
      </w:r>
      <w:r w:rsidRPr="007219A2">
        <w:rPr>
          <w:b/>
          <w:bCs/>
          <w:sz w:val="28"/>
          <w:szCs w:val="28"/>
        </w:rPr>
        <w:t xml:space="preserve">рогнозе социально-экономического развития </w:t>
      </w:r>
    </w:p>
    <w:p w:rsidR="00791CD8" w:rsidRDefault="00791CD8" w:rsidP="00B91C39">
      <w:pPr>
        <w:jc w:val="center"/>
        <w:rPr>
          <w:b/>
          <w:bCs/>
          <w:sz w:val="28"/>
          <w:szCs w:val="28"/>
        </w:rPr>
      </w:pPr>
      <w:r w:rsidRPr="007219A2">
        <w:rPr>
          <w:b/>
          <w:bCs/>
          <w:sz w:val="28"/>
          <w:szCs w:val="28"/>
        </w:rPr>
        <w:t>Юрьевецко</w:t>
      </w:r>
      <w:r>
        <w:rPr>
          <w:b/>
          <w:bCs/>
          <w:sz w:val="28"/>
          <w:szCs w:val="28"/>
        </w:rPr>
        <w:t xml:space="preserve">го муниципального района на 2024 год и плановый </w:t>
      </w:r>
    </w:p>
    <w:p w:rsidR="00791CD8" w:rsidRDefault="00791CD8" w:rsidP="00B91C3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период 2025 и 2026 годов</w:t>
      </w:r>
      <w:r w:rsidRPr="007219A2">
        <w:rPr>
          <w:b/>
          <w:bCs/>
          <w:sz w:val="28"/>
          <w:szCs w:val="28"/>
        </w:rPr>
        <w:t>.</w:t>
      </w:r>
    </w:p>
    <w:p w:rsidR="00791CD8" w:rsidRDefault="00791CD8" w:rsidP="00B91C39">
      <w:pPr>
        <w:jc w:val="both"/>
        <w:rPr>
          <w:b/>
          <w:bCs/>
          <w:sz w:val="28"/>
          <w:szCs w:val="28"/>
        </w:rPr>
      </w:pPr>
    </w:p>
    <w:p w:rsidR="00791CD8" w:rsidRDefault="00791CD8" w:rsidP="00B91C39">
      <w:pPr>
        <w:jc w:val="both"/>
        <w:rPr>
          <w:b/>
          <w:bCs/>
          <w:sz w:val="28"/>
          <w:szCs w:val="28"/>
        </w:rPr>
      </w:pPr>
    </w:p>
    <w:p w:rsidR="00791CD8" w:rsidRDefault="00791CD8" w:rsidP="00B91C39">
      <w:pPr>
        <w:jc w:val="both"/>
        <w:rPr>
          <w:b/>
          <w:bCs/>
          <w:sz w:val="28"/>
          <w:szCs w:val="28"/>
        </w:rPr>
      </w:pPr>
    </w:p>
    <w:p w:rsidR="00791CD8" w:rsidRDefault="00791CD8" w:rsidP="00B91C3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 </w:t>
      </w:r>
      <w:r>
        <w:rPr>
          <w:sz w:val="28"/>
          <w:szCs w:val="28"/>
        </w:rPr>
        <w:t>В соответствии со  статьей  173  Бюджетного  кодекса Российской Федерации, администрация Юрьевецкого муниципального района</w:t>
      </w:r>
    </w:p>
    <w:p w:rsidR="00791CD8" w:rsidRDefault="00791CD8" w:rsidP="00B91C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91CD8" w:rsidRDefault="00791CD8" w:rsidP="00B91C39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56095D">
        <w:rPr>
          <w:b/>
          <w:bCs/>
          <w:sz w:val="28"/>
          <w:szCs w:val="28"/>
        </w:rPr>
        <w:t>ПОСТАНОВЛЯЕТ:</w:t>
      </w:r>
    </w:p>
    <w:p w:rsidR="00791CD8" w:rsidRPr="0056095D" w:rsidRDefault="00791CD8" w:rsidP="00B91C39">
      <w:pPr>
        <w:jc w:val="both"/>
        <w:rPr>
          <w:b/>
          <w:bCs/>
          <w:sz w:val="28"/>
          <w:szCs w:val="28"/>
        </w:rPr>
      </w:pPr>
    </w:p>
    <w:p w:rsidR="00791CD8" w:rsidRDefault="00791CD8" w:rsidP="00B91C39">
      <w:pPr>
        <w:jc w:val="both"/>
        <w:rPr>
          <w:sz w:val="28"/>
          <w:szCs w:val="28"/>
        </w:rPr>
      </w:pPr>
    </w:p>
    <w:p w:rsidR="00791CD8" w:rsidRDefault="00791CD8" w:rsidP="00B91C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1.Одобрить прогноз социально-экономического развития Юрьевецкого муниципального района на 2024 год и плановый период 2025 и 2026 годов (прилагается). </w:t>
      </w:r>
    </w:p>
    <w:p w:rsidR="00791CD8" w:rsidRPr="00D41F72" w:rsidRDefault="00791CD8" w:rsidP="00B91C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2.Внести прогноз социально-экономического развития Юрьевецкого муниципального района на 2024 год и плановый период 2025 и 2026 годов одновременно с проектом бюджета Юрьевецкого муниципального района на 2024 год и плановый период  2025 и 2026</w:t>
      </w:r>
      <w:bookmarkStart w:id="0" w:name="_GoBack"/>
      <w:bookmarkEnd w:id="0"/>
      <w:r>
        <w:rPr>
          <w:sz w:val="28"/>
          <w:szCs w:val="28"/>
        </w:rPr>
        <w:t xml:space="preserve"> годов на рассмотрение Совета  Юрьевецкого муниципального района.</w:t>
      </w:r>
    </w:p>
    <w:p w:rsidR="00791CD8" w:rsidRDefault="00791CD8" w:rsidP="00B91C39">
      <w:pPr>
        <w:jc w:val="both"/>
        <w:rPr>
          <w:b/>
          <w:bCs/>
          <w:sz w:val="28"/>
          <w:szCs w:val="28"/>
        </w:rPr>
      </w:pPr>
    </w:p>
    <w:p w:rsidR="00791CD8" w:rsidRPr="007219A2" w:rsidRDefault="00791CD8" w:rsidP="00B91C39">
      <w:pPr>
        <w:jc w:val="both"/>
        <w:rPr>
          <w:b/>
          <w:bCs/>
          <w:sz w:val="28"/>
          <w:szCs w:val="28"/>
        </w:rPr>
      </w:pPr>
    </w:p>
    <w:p w:rsidR="00791CD8" w:rsidRDefault="00791CD8" w:rsidP="00B91C39">
      <w:pPr>
        <w:jc w:val="both"/>
        <w:rPr>
          <w:sz w:val="28"/>
          <w:szCs w:val="28"/>
        </w:rPr>
      </w:pPr>
    </w:p>
    <w:p w:rsidR="00791CD8" w:rsidRDefault="00791CD8" w:rsidP="00B91C39">
      <w:pPr>
        <w:ind w:firstLine="567"/>
        <w:jc w:val="right"/>
        <w:rPr>
          <w:sz w:val="28"/>
          <w:szCs w:val="28"/>
        </w:rPr>
      </w:pPr>
    </w:p>
    <w:p w:rsidR="00791CD8" w:rsidRDefault="00791CD8" w:rsidP="00B91C3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Pr="0052297F">
        <w:rPr>
          <w:b/>
          <w:bCs/>
          <w:sz w:val="28"/>
          <w:szCs w:val="28"/>
        </w:rPr>
        <w:t>Юрьевецкого</w:t>
      </w:r>
      <w:r w:rsidRPr="0052297F">
        <w:rPr>
          <w:b/>
          <w:bCs/>
          <w:sz w:val="28"/>
          <w:szCs w:val="28"/>
        </w:rPr>
        <w:tab/>
      </w:r>
    </w:p>
    <w:p w:rsidR="00791CD8" w:rsidRDefault="00791CD8" w:rsidP="00B91C39">
      <w:pPr>
        <w:jc w:val="both"/>
        <w:rPr>
          <w:b/>
          <w:bCs/>
          <w:sz w:val="28"/>
          <w:szCs w:val="28"/>
        </w:rPr>
      </w:pPr>
      <w:r w:rsidRPr="0052297F">
        <w:rPr>
          <w:b/>
          <w:bCs/>
          <w:sz w:val="28"/>
          <w:szCs w:val="28"/>
        </w:rPr>
        <w:t>муниципального района</w:t>
      </w:r>
      <w:r w:rsidRPr="0052297F">
        <w:rPr>
          <w:b/>
          <w:bCs/>
          <w:sz w:val="28"/>
          <w:szCs w:val="28"/>
        </w:rPr>
        <w:tab/>
      </w:r>
      <w:r w:rsidRPr="0052297F">
        <w:rPr>
          <w:b/>
          <w:bCs/>
          <w:sz w:val="28"/>
          <w:szCs w:val="28"/>
        </w:rPr>
        <w:tab/>
      </w:r>
      <w:r w:rsidRPr="0052297F">
        <w:rPr>
          <w:b/>
          <w:bCs/>
          <w:sz w:val="28"/>
          <w:szCs w:val="28"/>
        </w:rPr>
        <w:tab/>
      </w:r>
      <w:r w:rsidRPr="0052297F">
        <w:rPr>
          <w:b/>
          <w:bCs/>
          <w:sz w:val="28"/>
          <w:szCs w:val="28"/>
        </w:rPr>
        <w:tab/>
      </w:r>
      <w:r w:rsidRPr="0052297F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С.В.Жубаркин</w:t>
      </w:r>
    </w:p>
    <w:p w:rsidR="00791CD8" w:rsidRDefault="00791CD8" w:rsidP="00B91C39">
      <w:pPr>
        <w:jc w:val="both"/>
        <w:rPr>
          <w:b/>
          <w:bCs/>
          <w:sz w:val="28"/>
          <w:szCs w:val="28"/>
        </w:rPr>
      </w:pPr>
    </w:p>
    <w:p w:rsidR="00791CD8" w:rsidRDefault="00791CD8"/>
    <w:sectPr w:rsidR="00791CD8" w:rsidSect="00350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4B37"/>
    <w:rsid w:val="00054B37"/>
    <w:rsid w:val="00350C71"/>
    <w:rsid w:val="004B416E"/>
    <w:rsid w:val="00514023"/>
    <w:rsid w:val="0052297F"/>
    <w:rsid w:val="0056095D"/>
    <w:rsid w:val="0057762E"/>
    <w:rsid w:val="0068347E"/>
    <w:rsid w:val="007219A2"/>
    <w:rsid w:val="00727A91"/>
    <w:rsid w:val="00791CD8"/>
    <w:rsid w:val="00B91C39"/>
    <w:rsid w:val="00BB0FAD"/>
    <w:rsid w:val="00D36EEC"/>
    <w:rsid w:val="00D41F72"/>
    <w:rsid w:val="00DC1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C3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1C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1C3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140</Words>
  <Characters>804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Татьяна Викторовна Миронова</dc:creator>
  <cp:keywords/>
  <dc:description/>
  <cp:lastModifiedBy>Крылова</cp:lastModifiedBy>
  <cp:revision>2</cp:revision>
  <dcterms:created xsi:type="dcterms:W3CDTF">2023-11-13T07:13:00Z</dcterms:created>
  <dcterms:modified xsi:type="dcterms:W3CDTF">2023-11-13T07:13:00Z</dcterms:modified>
</cp:coreProperties>
</file>